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1D8F" w14:textId="137F7E84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RAGHTON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d.1438)</w:t>
      </w:r>
    </w:p>
    <w:p w14:paraId="1D254C72" w14:textId="3A670BEC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Merchant.</w:t>
      </w:r>
    </w:p>
    <w:p w14:paraId="1E412E69" w14:textId="78B969D9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EA8C2" w14:textId="77777777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4D735" w14:textId="55EAC7B1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Sep.1438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p.135)</w:t>
      </w:r>
    </w:p>
    <w:p w14:paraId="594AEAC4" w14:textId="2A1D3CD8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3E391" w14:textId="162DF4E4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87FAE" w14:textId="4B56D925" w:rsid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2021</w:t>
      </w:r>
    </w:p>
    <w:p w14:paraId="21EB4E7E" w14:textId="77777777" w:rsidR="004E225B" w:rsidRPr="004E225B" w:rsidRDefault="004E225B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5E9D2" w14:textId="305BAF44" w:rsidR="00820D57" w:rsidRPr="00820D57" w:rsidRDefault="00820D57" w:rsidP="00820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20D57" w:rsidRPr="00820D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478AB" w14:textId="77777777" w:rsidR="00820D57" w:rsidRDefault="00820D57" w:rsidP="009139A6">
      <w:r>
        <w:separator/>
      </w:r>
    </w:p>
  </w:endnote>
  <w:endnote w:type="continuationSeparator" w:id="0">
    <w:p w14:paraId="43D7E434" w14:textId="77777777" w:rsidR="00820D57" w:rsidRDefault="00820D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FA5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38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8D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7085C" w14:textId="77777777" w:rsidR="00820D57" w:rsidRDefault="00820D57" w:rsidP="009139A6">
      <w:r>
        <w:separator/>
      </w:r>
    </w:p>
  </w:footnote>
  <w:footnote w:type="continuationSeparator" w:id="0">
    <w:p w14:paraId="56CBE5D1" w14:textId="77777777" w:rsidR="00820D57" w:rsidRDefault="00820D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F4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967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2F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D57"/>
    <w:rsid w:val="000666E0"/>
    <w:rsid w:val="002510B7"/>
    <w:rsid w:val="004E225B"/>
    <w:rsid w:val="005C130B"/>
    <w:rsid w:val="00820D57"/>
    <w:rsid w:val="00826F5C"/>
    <w:rsid w:val="009139A6"/>
    <w:rsid w:val="009448BB"/>
    <w:rsid w:val="00A3176C"/>
    <w:rsid w:val="00AE65F8"/>
    <w:rsid w:val="00BA00AB"/>
    <w:rsid w:val="00CB4ED9"/>
    <w:rsid w:val="00EA0EA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72E55"/>
  <w15:chartTrackingRefBased/>
  <w15:docId w15:val="{647C6989-0313-434E-B853-561BF87B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0D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0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35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2021-06-21T10:54:00Z</dcterms:created>
  <dcterms:modified xsi:type="dcterms:W3CDTF">2021-06-21T11:30:00Z</dcterms:modified>
</cp:coreProperties>
</file>